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5DA2C8B3" w:rsidR="00193115" w:rsidRPr="00973740" w:rsidRDefault="00266CF1" w:rsidP="00DA5999">
            <w:r>
              <w:t>43</w:t>
            </w:r>
            <w:r w:rsidR="00B969DA">
              <w:t>8</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6554A405" w:rsidR="00193115" w:rsidRPr="00A71D3F" w:rsidRDefault="00B969DA" w:rsidP="00266CF1">
            <w:r>
              <w:t>Rate of Return</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28C07643" w:rsidR="00916C37" w:rsidRPr="00973740" w:rsidRDefault="00266CF1" w:rsidP="00DA5999">
            <w:r>
              <w:t>Suppliers, 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49A47725" w:rsidR="00916C37" w:rsidRPr="00973740" w:rsidRDefault="003B2AE7" w:rsidP="00DA5999">
            <w:r>
              <w:t xml:space="preserve">Part </w:t>
            </w:r>
            <w:r w:rsidR="00B969DA">
              <w:t>1</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1A4924FC" w:rsidR="00916C37" w:rsidRPr="00973740" w:rsidRDefault="00B969DA" w:rsidP="00266CF1">
            <w:r>
              <w:t xml:space="preserve">By no later than the November </w:t>
            </w:r>
            <w:r w:rsidR="00266CF1">
              <w:t>2024 standard release</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78086BF7" w:rsidR="00916C37" w:rsidRPr="00973740" w:rsidRDefault="00B969DA" w:rsidP="00DA5999">
            <w:r>
              <w:t xml:space="preserve">11 July </w:t>
            </w:r>
            <w:r w:rsidR="00266CF1">
              <w:t>2024</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lastRenderedPageBreak/>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8"/>
      <w:footerReference w:type="default" r:id="rId9"/>
      <w:headerReference w:type="first" r:id="rId10"/>
      <w:footerReference w:type="first" r:id="rId11"/>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77F20089" w:rsidR="00FD00A2" w:rsidRPr="00973740" w:rsidRDefault="008C3E4C" w:rsidP="0072107A">
    <w:pPr>
      <w:pStyle w:val="Footer"/>
    </w:pPr>
    <w:r>
      <w:t>DCP 43</w:t>
    </w:r>
    <w:r w:rsidR="00B969DA">
      <w:t>8</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42907"/>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807039"/>
    <w:rsid w:val="00884177"/>
    <w:rsid w:val="008A35FA"/>
    <w:rsid w:val="008C3E4C"/>
    <w:rsid w:val="008D01AD"/>
    <w:rsid w:val="008F22A5"/>
    <w:rsid w:val="008F73FC"/>
    <w:rsid w:val="00916C37"/>
    <w:rsid w:val="00963A66"/>
    <w:rsid w:val="00973740"/>
    <w:rsid w:val="009A3EA3"/>
    <w:rsid w:val="009B02DB"/>
    <w:rsid w:val="009F1AFC"/>
    <w:rsid w:val="00A71D3F"/>
    <w:rsid w:val="00A817E9"/>
    <w:rsid w:val="00A828F0"/>
    <w:rsid w:val="00A876FA"/>
    <w:rsid w:val="00A94393"/>
    <w:rsid w:val="00AA47A6"/>
    <w:rsid w:val="00AB28A4"/>
    <w:rsid w:val="00AC6DB4"/>
    <w:rsid w:val="00B23399"/>
    <w:rsid w:val="00B65B0F"/>
    <w:rsid w:val="00B969DA"/>
    <w:rsid w:val="00C01797"/>
    <w:rsid w:val="00C14337"/>
    <w:rsid w:val="00CE497A"/>
    <w:rsid w:val="00D7706F"/>
    <w:rsid w:val="00DA5999"/>
    <w:rsid w:val="00DB3EF9"/>
    <w:rsid w:val="00DB3F55"/>
    <w:rsid w:val="00DC3F31"/>
    <w:rsid w:val="00DC59D8"/>
    <w:rsid w:val="00DD667B"/>
    <w:rsid w:val="00DD669B"/>
    <w:rsid w:val="00E42032"/>
    <w:rsid w:val="00E50519"/>
    <w:rsid w:val="00E66188"/>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25</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13</cp:revision>
  <cp:lastPrinted>2021-01-12T10:24:00Z</cp:lastPrinted>
  <dcterms:created xsi:type="dcterms:W3CDTF">2022-10-31T16:46:00Z</dcterms:created>
  <dcterms:modified xsi:type="dcterms:W3CDTF">2024-06-04T08:21:00Z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